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779F7" w14:textId="77777777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412C32">
        <w:rPr>
          <w:rFonts w:cs="Arial"/>
        </w:rPr>
        <w:t xml:space="preserve">Številka: </w:t>
      </w:r>
      <w:r>
        <w:rPr>
          <w:rFonts w:cs="Arial"/>
        </w:rPr>
        <w:t>4301-0032/2023</w:t>
      </w:r>
    </w:p>
    <w:p w14:paraId="1BBEAE3B" w14:textId="77777777" w:rsidR="007D20B9" w:rsidRPr="001E6CD7" w:rsidRDefault="007D20B9" w:rsidP="007D20B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BR:2023-242</w:t>
      </w: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0D795AF" w14:textId="77777777" w:rsidR="00A86CFA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22E612CB" w:rsidR="005B230F" w:rsidRDefault="005B230F" w:rsidP="005B230F">
      <w:pPr>
        <w:tabs>
          <w:tab w:val="left" w:pos="1083"/>
        </w:tabs>
        <w:rPr>
          <w:rFonts w:cs="Arial"/>
        </w:rPr>
      </w:pPr>
    </w:p>
    <w:p w14:paraId="6F6BB6DB" w14:textId="77777777" w:rsidR="00275CD0" w:rsidRDefault="00275CD0" w:rsidP="005B230F">
      <w:pPr>
        <w:tabs>
          <w:tab w:val="left" w:pos="1083"/>
        </w:tabs>
        <w:rPr>
          <w:rFonts w:cs="Arial"/>
        </w:rPr>
      </w:pPr>
    </w:p>
    <w:p w14:paraId="3D621A04" w14:textId="3040A2BA" w:rsidR="005B230F" w:rsidRPr="00A86CFA" w:rsidRDefault="00A86CFA" w:rsidP="005B230F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>Sklop 1: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217"/>
        <w:gridCol w:w="3828"/>
      </w:tblGrid>
      <w:tr w:rsidR="00275CD0" w:rsidRPr="00AC3998" w14:paraId="0FC82652" w14:textId="77777777" w:rsidTr="00275CD0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1AB29B1D" w:rsidR="00275CD0" w:rsidRPr="00AC3998" w:rsidRDefault="00275CD0" w:rsidP="002F77BA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39E7AC9E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18241C5" w14:textId="0F2DC304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vrednost </w:t>
            </w:r>
            <w:r w:rsidR="00F42BA9"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275CD0" w:rsidRPr="00AC3998" w14:paraId="37314A87" w14:textId="77777777" w:rsidTr="00275CD0">
        <w:trPr>
          <w:trHeight w:val="61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C066" w14:textId="769C94B5" w:rsidR="00275CD0" w:rsidRPr="00AC3998" w:rsidRDefault="00275CD0" w:rsidP="002F77BA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Voda za pitje in pripravo hrane, </w:t>
            </w:r>
            <w:r w:rsidRPr="002050F8">
              <w:rPr>
                <w:rFonts w:cs="Arial"/>
                <w:b/>
                <w:bCs/>
                <w:color w:val="000000"/>
              </w:rPr>
              <w:t>z obveznostjo skladiščen</w:t>
            </w:r>
            <w:r w:rsidR="003D4EE5">
              <w:rPr>
                <w:rFonts w:cs="Arial"/>
                <w:b/>
                <w:bCs/>
                <w:color w:val="000000"/>
              </w:rPr>
              <w:t>j</w:t>
            </w:r>
            <w:r w:rsidRPr="002050F8">
              <w:rPr>
                <w:rFonts w:cs="Arial"/>
                <w:b/>
                <w:bCs/>
                <w:color w:val="000000"/>
              </w:rPr>
              <w:t>a</w:t>
            </w:r>
            <w:r>
              <w:rPr>
                <w:rFonts w:cs="Arial"/>
                <w:b/>
                <w:bCs/>
                <w:color w:val="000000"/>
              </w:rPr>
              <w:t xml:space="preserve"> in obnavljanja </w:t>
            </w:r>
            <w:r w:rsidRPr="002050F8">
              <w:rPr>
                <w:rFonts w:cs="Arial"/>
                <w:b/>
                <w:bCs/>
                <w:color w:val="000000"/>
              </w:rPr>
              <w:t>na območju Republ</w:t>
            </w:r>
            <w:r>
              <w:rPr>
                <w:rFonts w:cs="Arial"/>
                <w:b/>
                <w:bCs/>
                <w:color w:val="000000"/>
              </w:rPr>
              <w:t>i</w:t>
            </w:r>
            <w:r w:rsidRPr="002050F8">
              <w:rPr>
                <w:rFonts w:cs="Arial"/>
                <w:b/>
                <w:bCs/>
                <w:color w:val="000000"/>
              </w:rPr>
              <w:t>ke Slovenije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503C9BD8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75CD0" w:rsidRPr="00AC3998" w14:paraId="19FF96EB" w14:textId="77777777" w:rsidTr="00275CD0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77777777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417614B4" w14:textId="77AB5CC4" w:rsidR="00AC3998" w:rsidRDefault="00AC3998" w:rsidP="005B230F">
      <w:pPr>
        <w:tabs>
          <w:tab w:val="left" w:pos="1083"/>
        </w:tabs>
        <w:rPr>
          <w:rFonts w:cs="Arial"/>
        </w:rPr>
      </w:pPr>
    </w:p>
    <w:p w14:paraId="0412C68A" w14:textId="77777777" w:rsidR="00275CD0" w:rsidRDefault="00275CD0" w:rsidP="005B230F">
      <w:pPr>
        <w:tabs>
          <w:tab w:val="left" w:pos="1083"/>
        </w:tabs>
        <w:rPr>
          <w:rFonts w:cs="Arial"/>
        </w:rPr>
      </w:pPr>
    </w:p>
    <w:p w14:paraId="532B98AB" w14:textId="1270A18F" w:rsidR="00A86CFA" w:rsidRPr="00A86CFA" w:rsidRDefault="00A86CFA" w:rsidP="005B230F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2: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359"/>
        <w:gridCol w:w="3686"/>
      </w:tblGrid>
      <w:tr w:rsidR="00275CD0" w:rsidRPr="00AC3998" w14:paraId="02EF9EC4" w14:textId="77777777" w:rsidTr="00275CD0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D9A219C" w14:textId="39FECE3E" w:rsidR="00275CD0" w:rsidRPr="00AC3998" w:rsidRDefault="00275CD0" w:rsidP="002F77BA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D080A54" w14:textId="31F6D4FB" w:rsidR="00275CD0" w:rsidRPr="00AC3998" w:rsidRDefault="00275CD0" w:rsidP="00B3415F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8811C3E" w14:textId="2A8FF556" w:rsidR="00275CD0" w:rsidRPr="00AC3998" w:rsidRDefault="00F42BA9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vrednost </w:t>
            </w: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275CD0" w:rsidRPr="00AC3998" w14:paraId="6F4BAA4E" w14:textId="77777777" w:rsidTr="00275CD0">
        <w:trPr>
          <w:trHeight w:val="64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A7409" w14:textId="77777777" w:rsidR="00275CD0" w:rsidRPr="00AC3998" w:rsidRDefault="00275CD0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244E7" w14:textId="16E3BD9C" w:rsidR="00275CD0" w:rsidRPr="00AC3998" w:rsidRDefault="00275CD0" w:rsidP="00B3415F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Voda za pitje in pripravo hrane, </w:t>
            </w:r>
            <w:r w:rsidRPr="002050F8">
              <w:rPr>
                <w:rFonts w:cs="Arial"/>
                <w:b/>
                <w:bCs/>
                <w:color w:val="000000"/>
              </w:rPr>
              <w:t>z obveznostjo skladiščen</w:t>
            </w:r>
            <w:r w:rsidR="003D4EE5">
              <w:rPr>
                <w:rFonts w:cs="Arial"/>
                <w:b/>
                <w:bCs/>
                <w:color w:val="000000"/>
              </w:rPr>
              <w:t>j</w:t>
            </w:r>
            <w:r w:rsidRPr="002050F8">
              <w:rPr>
                <w:rFonts w:cs="Arial"/>
                <w:b/>
                <w:bCs/>
                <w:color w:val="000000"/>
              </w:rPr>
              <w:t>a</w:t>
            </w:r>
            <w:r>
              <w:rPr>
                <w:rFonts w:cs="Arial"/>
                <w:b/>
                <w:bCs/>
                <w:color w:val="000000"/>
              </w:rPr>
              <w:t xml:space="preserve"> in obnavljanja </w:t>
            </w:r>
            <w:r w:rsidRPr="002050F8">
              <w:rPr>
                <w:rFonts w:cs="Arial"/>
                <w:b/>
                <w:bCs/>
                <w:color w:val="000000"/>
              </w:rPr>
              <w:t>na območju Republ</w:t>
            </w:r>
            <w:r>
              <w:rPr>
                <w:rFonts w:cs="Arial"/>
                <w:b/>
                <w:bCs/>
                <w:color w:val="000000"/>
              </w:rPr>
              <w:t>i</w:t>
            </w:r>
            <w:r w:rsidRPr="002050F8">
              <w:rPr>
                <w:rFonts w:cs="Arial"/>
                <w:b/>
                <w:bCs/>
                <w:color w:val="000000"/>
              </w:rPr>
              <w:t>ke Slovenije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3546" w14:textId="77777777" w:rsidR="00275CD0" w:rsidRPr="00AC3998" w:rsidRDefault="00275CD0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75CD0" w:rsidRPr="00AC3998" w14:paraId="49D9BBC2" w14:textId="77777777" w:rsidTr="00275CD0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4D17024" w14:textId="77777777" w:rsidR="00275CD0" w:rsidRPr="00AC3998" w:rsidRDefault="00275CD0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1C7EE05" w14:textId="77777777" w:rsidR="00275CD0" w:rsidRPr="00AC3998" w:rsidRDefault="00275CD0" w:rsidP="00B3415F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E030098" w14:textId="77777777" w:rsidR="00275CD0" w:rsidRPr="00AC3998" w:rsidRDefault="00275CD0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  <w:bookmarkStart w:id="0" w:name="_GoBack"/>
            <w:bookmarkEnd w:id="0"/>
          </w:p>
        </w:tc>
      </w:tr>
    </w:tbl>
    <w:p w14:paraId="609B2074" w14:textId="13DC8619" w:rsidR="00A86CFA" w:rsidRDefault="00A86CFA" w:rsidP="005B230F">
      <w:pPr>
        <w:tabs>
          <w:tab w:val="left" w:pos="1083"/>
        </w:tabs>
        <w:rPr>
          <w:rFonts w:cs="Arial"/>
        </w:rPr>
      </w:pPr>
    </w:p>
    <w:p w14:paraId="4DCD3BCD" w14:textId="536E96E4" w:rsidR="00365267" w:rsidRPr="00A86CFA" w:rsidRDefault="00365267" w:rsidP="00365267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3: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359"/>
        <w:gridCol w:w="3686"/>
      </w:tblGrid>
      <w:tr w:rsidR="00365267" w:rsidRPr="00AC3998" w14:paraId="43F59267" w14:textId="77777777" w:rsidTr="008F5267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57C0D39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314372D" w14:textId="77777777" w:rsidR="00365267" w:rsidRPr="00AC3998" w:rsidRDefault="00365267" w:rsidP="008F5267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995694E" w14:textId="6BDDB7B3" w:rsidR="00365267" w:rsidRPr="00AC3998" w:rsidRDefault="00F42BA9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vrednost </w:t>
            </w: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365267" w:rsidRPr="00AC3998" w14:paraId="38405FBE" w14:textId="77777777" w:rsidTr="008F5267">
        <w:trPr>
          <w:trHeight w:val="64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E54AE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7A31" w14:textId="69D12C5A" w:rsidR="00365267" w:rsidRPr="00AC3998" w:rsidRDefault="00365267" w:rsidP="008F5267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Voda za pitje in pripravo hrane, </w:t>
            </w:r>
            <w:r w:rsidRPr="002050F8">
              <w:rPr>
                <w:rFonts w:cs="Arial"/>
                <w:b/>
                <w:bCs/>
                <w:color w:val="000000"/>
              </w:rPr>
              <w:t>z obveznostjo skladiščen</w:t>
            </w:r>
            <w:r w:rsidR="003D4EE5">
              <w:rPr>
                <w:rFonts w:cs="Arial"/>
                <w:b/>
                <w:bCs/>
                <w:color w:val="000000"/>
              </w:rPr>
              <w:t>j</w:t>
            </w:r>
            <w:r w:rsidRPr="002050F8">
              <w:rPr>
                <w:rFonts w:cs="Arial"/>
                <w:b/>
                <w:bCs/>
                <w:color w:val="000000"/>
              </w:rPr>
              <w:t>a</w:t>
            </w:r>
            <w:r>
              <w:rPr>
                <w:rFonts w:cs="Arial"/>
                <w:b/>
                <w:bCs/>
                <w:color w:val="000000"/>
              </w:rPr>
              <w:t xml:space="preserve"> in obnavljanja </w:t>
            </w:r>
            <w:r w:rsidRPr="002050F8">
              <w:rPr>
                <w:rFonts w:cs="Arial"/>
                <w:b/>
                <w:bCs/>
                <w:color w:val="000000"/>
              </w:rPr>
              <w:t>na območju Republ</w:t>
            </w:r>
            <w:r>
              <w:rPr>
                <w:rFonts w:cs="Arial"/>
                <w:b/>
                <w:bCs/>
                <w:color w:val="000000"/>
              </w:rPr>
              <w:t>i</w:t>
            </w:r>
            <w:r w:rsidRPr="002050F8">
              <w:rPr>
                <w:rFonts w:cs="Arial"/>
                <w:b/>
                <w:bCs/>
                <w:color w:val="000000"/>
              </w:rPr>
              <w:t>ke Slovenije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819E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365267" w:rsidRPr="00AC3998" w14:paraId="45A8355C" w14:textId="77777777" w:rsidTr="008F5267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8A5D198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C667855" w14:textId="77777777" w:rsidR="00365267" w:rsidRPr="00AC3998" w:rsidRDefault="00365267" w:rsidP="008F5267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2230C9F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5C1DE9D0" w14:textId="17EF1474" w:rsidR="00275CD0" w:rsidRDefault="00275CD0" w:rsidP="005B230F">
      <w:pPr>
        <w:tabs>
          <w:tab w:val="left" w:pos="1083"/>
        </w:tabs>
        <w:rPr>
          <w:rFonts w:cs="Arial"/>
        </w:rPr>
      </w:pPr>
    </w:p>
    <w:p w14:paraId="09F294C9" w14:textId="4FF9101E" w:rsidR="00365267" w:rsidRPr="00A86CFA" w:rsidRDefault="00365267" w:rsidP="00365267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4: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359"/>
        <w:gridCol w:w="3686"/>
      </w:tblGrid>
      <w:tr w:rsidR="00365267" w:rsidRPr="00AC3998" w14:paraId="58328209" w14:textId="77777777" w:rsidTr="008F5267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A428FD4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6948352" w14:textId="77777777" w:rsidR="00365267" w:rsidRPr="00AC3998" w:rsidRDefault="00365267" w:rsidP="008F5267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A7EA952" w14:textId="05789352" w:rsidR="00365267" w:rsidRPr="00AC3998" w:rsidRDefault="00F42BA9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vrednost </w:t>
            </w: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365267" w:rsidRPr="00AC3998" w14:paraId="2BE498AB" w14:textId="77777777" w:rsidTr="008F5267">
        <w:trPr>
          <w:trHeight w:val="64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658B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49E9" w14:textId="51A05037" w:rsidR="00365267" w:rsidRPr="00AC3998" w:rsidRDefault="00365267" w:rsidP="008F5267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Voda za pitje in pripravo hrane, </w:t>
            </w:r>
            <w:r w:rsidRPr="002050F8">
              <w:rPr>
                <w:rFonts w:cs="Arial"/>
                <w:b/>
                <w:bCs/>
                <w:color w:val="000000"/>
              </w:rPr>
              <w:t>z obveznostjo skladiščen</w:t>
            </w:r>
            <w:r w:rsidR="003D4EE5">
              <w:rPr>
                <w:rFonts w:cs="Arial"/>
                <w:b/>
                <w:bCs/>
                <w:color w:val="000000"/>
              </w:rPr>
              <w:t>j</w:t>
            </w:r>
            <w:r w:rsidRPr="002050F8">
              <w:rPr>
                <w:rFonts w:cs="Arial"/>
                <w:b/>
                <w:bCs/>
                <w:color w:val="000000"/>
              </w:rPr>
              <w:t>a</w:t>
            </w:r>
            <w:r>
              <w:rPr>
                <w:rFonts w:cs="Arial"/>
                <w:b/>
                <w:bCs/>
                <w:color w:val="000000"/>
              </w:rPr>
              <w:t xml:space="preserve"> in obnavljanja </w:t>
            </w:r>
            <w:r w:rsidRPr="002050F8">
              <w:rPr>
                <w:rFonts w:cs="Arial"/>
                <w:b/>
                <w:bCs/>
                <w:color w:val="000000"/>
              </w:rPr>
              <w:t>na območju Republ</w:t>
            </w:r>
            <w:r>
              <w:rPr>
                <w:rFonts w:cs="Arial"/>
                <w:b/>
                <w:bCs/>
                <w:color w:val="000000"/>
              </w:rPr>
              <w:t>i</w:t>
            </w:r>
            <w:r w:rsidRPr="002050F8">
              <w:rPr>
                <w:rFonts w:cs="Arial"/>
                <w:b/>
                <w:bCs/>
                <w:color w:val="000000"/>
              </w:rPr>
              <w:t>ke Slovenije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1CE8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365267" w:rsidRPr="00AC3998" w14:paraId="28276B57" w14:textId="77777777" w:rsidTr="008F5267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BC1AE49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0482260" w14:textId="77777777" w:rsidR="00365267" w:rsidRPr="00AC3998" w:rsidRDefault="00365267" w:rsidP="008F5267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A5BA074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458CCA9A" w14:textId="606D8ABD" w:rsidR="00365267" w:rsidRDefault="00365267" w:rsidP="00365267">
      <w:pPr>
        <w:tabs>
          <w:tab w:val="left" w:pos="1083"/>
        </w:tabs>
        <w:rPr>
          <w:rFonts w:cs="Arial"/>
          <w:b/>
        </w:rPr>
      </w:pPr>
    </w:p>
    <w:p w14:paraId="657059E3" w14:textId="6E921170" w:rsidR="00365267" w:rsidRDefault="00365267" w:rsidP="00365267">
      <w:pPr>
        <w:tabs>
          <w:tab w:val="left" w:pos="1083"/>
        </w:tabs>
        <w:rPr>
          <w:rFonts w:cs="Arial"/>
          <w:b/>
        </w:rPr>
      </w:pPr>
    </w:p>
    <w:p w14:paraId="74B3D644" w14:textId="509A8B41" w:rsidR="00365267" w:rsidRDefault="00365267" w:rsidP="00365267">
      <w:pPr>
        <w:tabs>
          <w:tab w:val="left" w:pos="1083"/>
        </w:tabs>
        <w:rPr>
          <w:rFonts w:cs="Arial"/>
          <w:b/>
        </w:rPr>
      </w:pPr>
    </w:p>
    <w:p w14:paraId="2ACED6B7" w14:textId="5E83B222" w:rsidR="00365267" w:rsidRPr="00A86CFA" w:rsidRDefault="00365267" w:rsidP="00365267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lastRenderedPageBreak/>
        <w:t xml:space="preserve">Sklop </w:t>
      </w:r>
      <w:r>
        <w:rPr>
          <w:rFonts w:cs="Arial"/>
          <w:b/>
        </w:rPr>
        <w:t>5: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359"/>
        <w:gridCol w:w="3686"/>
      </w:tblGrid>
      <w:tr w:rsidR="00365267" w:rsidRPr="00AC3998" w14:paraId="3351B493" w14:textId="77777777" w:rsidTr="008F5267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C0FEDEA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A271621" w14:textId="77777777" w:rsidR="00365267" w:rsidRPr="00AC3998" w:rsidRDefault="00365267" w:rsidP="008F5267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888CDF2" w14:textId="32508E04" w:rsidR="00365267" w:rsidRPr="00AC3998" w:rsidRDefault="00F42BA9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vrednost </w:t>
            </w: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365267" w:rsidRPr="00AC3998" w14:paraId="7B932E53" w14:textId="77777777" w:rsidTr="008F5267">
        <w:trPr>
          <w:trHeight w:val="64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4863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AE7C4" w14:textId="0BA70327" w:rsidR="00365267" w:rsidRPr="00AC3998" w:rsidRDefault="00365267" w:rsidP="008F5267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Voda za pitje in pripravo hrane, </w:t>
            </w:r>
            <w:r w:rsidRPr="002050F8">
              <w:rPr>
                <w:rFonts w:cs="Arial"/>
                <w:b/>
                <w:bCs/>
                <w:color w:val="000000"/>
              </w:rPr>
              <w:t>z obveznostjo skladiščen</w:t>
            </w:r>
            <w:r w:rsidR="003D4EE5">
              <w:rPr>
                <w:rFonts w:cs="Arial"/>
                <w:b/>
                <w:bCs/>
                <w:color w:val="000000"/>
              </w:rPr>
              <w:t>j</w:t>
            </w:r>
            <w:r w:rsidRPr="002050F8">
              <w:rPr>
                <w:rFonts w:cs="Arial"/>
                <w:b/>
                <w:bCs/>
                <w:color w:val="000000"/>
              </w:rPr>
              <w:t>a</w:t>
            </w:r>
            <w:r>
              <w:rPr>
                <w:rFonts w:cs="Arial"/>
                <w:b/>
                <w:bCs/>
                <w:color w:val="000000"/>
              </w:rPr>
              <w:t xml:space="preserve"> in obnavljanja </w:t>
            </w:r>
            <w:r w:rsidRPr="002050F8">
              <w:rPr>
                <w:rFonts w:cs="Arial"/>
                <w:b/>
                <w:bCs/>
                <w:color w:val="000000"/>
              </w:rPr>
              <w:t>na območju Republ</w:t>
            </w:r>
            <w:r>
              <w:rPr>
                <w:rFonts w:cs="Arial"/>
                <w:b/>
                <w:bCs/>
                <w:color w:val="000000"/>
              </w:rPr>
              <w:t>i</w:t>
            </w:r>
            <w:r w:rsidRPr="002050F8">
              <w:rPr>
                <w:rFonts w:cs="Arial"/>
                <w:b/>
                <w:bCs/>
                <w:color w:val="000000"/>
              </w:rPr>
              <w:t>ke Slovenije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A0FF5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365267" w:rsidRPr="00AC3998" w14:paraId="7402668E" w14:textId="77777777" w:rsidTr="008F5267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8651DF6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A3B514A" w14:textId="77777777" w:rsidR="00365267" w:rsidRPr="00AC3998" w:rsidRDefault="00365267" w:rsidP="008F5267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0AA6571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26D13A49" w14:textId="75EE0A79" w:rsidR="00275CD0" w:rsidRDefault="00275CD0" w:rsidP="005B230F">
      <w:pPr>
        <w:tabs>
          <w:tab w:val="left" w:pos="1083"/>
        </w:tabs>
        <w:rPr>
          <w:rFonts w:cs="Arial"/>
        </w:rPr>
      </w:pPr>
    </w:p>
    <w:p w14:paraId="4814B0AE" w14:textId="2DC1F2A1" w:rsidR="00365267" w:rsidRDefault="00365267" w:rsidP="005B230F">
      <w:pPr>
        <w:tabs>
          <w:tab w:val="left" w:pos="1083"/>
        </w:tabs>
        <w:rPr>
          <w:rFonts w:cs="Arial"/>
        </w:rPr>
      </w:pPr>
    </w:p>
    <w:p w14:paraId="0485D08D" w14:textId="77777777" w:rsidR="00365267" w:rsidRDefault="00365267" w:rsidP="005B230F">
      <w:pPr>
        <w:tabs>
          <w:tab w:val="left" w:pos="1083"/>
        </w:tabs>
        <w:rPr>
          <w:rFonts w:cs="Arial"/>
        </w:rPr>
      </w:pPr>
    </w:p>
    <w:p w14:paraId="6D692E3C" w14:textId="1FD72671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3604BB">
        <w:rPr>
          <w:rFonts w:cs="Arial"/>
        </w:rPr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08C0F0BC" w:rsidR="00604DDB" w:rsidRDefault="00275CD0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>Podpis zakonitega zastopnika</w:t>
      </w:r>
    </w:p>
    <w:p w14:paraId="4A1DCB8C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4D0089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153835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735E1FC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502FF349" w14:textId="430F3174" w:rsidR="00275CD0" w:rsidRDefault="00275CD0" w:rsidP="00AC3998">
      <w:pPr>
        <w:ind w:right="-32"/>
        <w:jc w:val="both"/>
        <w:rPr>
          <w:rFonts w:cs="Arial"/>
          <w:i/>
        </w:rPr>
      </w:pPr>
    </w:p>
    <w:p w14:paraId="38E8FB7E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18BF8984" w14:textId="3FE5E6F7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275CD0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0FEAF" w14:textId="77777777" w:rsidR="007B5CF1" w:rsidRDefault="007B5CF1">
      <w:r>
        <w:separator/>
      </w:r>
    </w:p>
  </w:endnote>
  <w:endnote w:type="continuationSeparator" w:id="0">
    <w:p w14:paraId="4B7B294F" w14:textId="77777777" w:rsidR="007B5CF1" w:rsidRDefault="007B5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2DE6F4A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F42BA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F42BA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264BA18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42BA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42BA9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9D9C69" w14:textId="77777777" w:rsidR="007B5CF1" w:rsidRDefault="007B5CF1">
      <w:r>
        <w:separator/>
      </w:r>
    </w:p>
  </w:footnote>
  <w:footnote w:type="continuationSeparator" w:id="0">
    <w:p w14:paraId="66E5B7F7" w14:textId="77777777" w:rsidR="007B5CF1" w:rsidRDefault="007B5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260D5BBB" w:rsidR="00C0552D" w:rsidRPr="000E02BD" w:rsidRDefault="000E02BD" w:rsidP="002F77B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F77BA">
            <w:rPr>
              <w:rFonts w:cs="Arial"/>
              <w:color w:val="000000"/>
              <w:sz w:val="16"/>
              <w:szCs w:val="16"/>
            </w:rPr>
            <w:t>=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  <w:r w:rsidR="002F77BA">
            <w:rPr>
              <w:rFonts w:cs="Arial"/>
              <w:color w:val="000000"/>
              <w:sz w:val="16"/>
              <w:szCs w:val="16"/>
            </w:rPr>
            <w:t xml:space="preserve"> +STORITEV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29ED"/>
    <w:rsid w:val="00073105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5CD0"/>
    <w:rsid w:val="00277706"/>
    <w:rsid w:val="00283EE6"/>
    <w:rsid w:val="00285B81"/>
    <w:rsid w:val="002867A6"/>
    <w:rsid w:val="002927A2"/>
    <w:rsid w:val="002A6A46"/>
    <w:rsid w:val="002B28E0"/>
    <w:rsid w:val="002C2E44"/>
    <w:rsid w:val="002D6A3C"/>
    <w:rsid w:val="002E1329"/>
    <w:rsid w:val="002E2FD3"/>
    <w:rsid w:val="002E6B63"/>
    <w:rsid w:val="002F0041"/>
    <w:rsid w:val="002F678E"/>
    <w:rsid w:val="002F68A9"/>
    <w:rsid w:val="002F77BA"/>
    <w:rsid w:val="00301033"/>
    <w:rsid w:val="00315EE6"/>
    <w:rsid w:val="00324C4C"/>
    <w:rsid w:val="00325D8B"/>
    <w:rsid w:val="00326834"/>
    <w:rsid w:val="0035043A"/>
    <w:rsid w:val="003604BB"/>
    <w:rsid w:val="00365267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4EE5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92649"/>
    <w:rsid w:val="006A3FB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319E"/>
    <w:rsid w:val="00783525"/>
    <w:rsid w:val="007838D2"/>
    <w:rsid w:val="007B3F60"/>
    <w:rsid w:val="007B5CF1"/>
    <w:rsid w:val="007D20B9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7181D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3618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46D3D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CF6434"/>
    <w:rsid w:val="00D05C1E"/>
    <w:rsid w:val="00D06278"/>
    <w:rsid w:val="00D1132C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BA9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0CBA29-D60A-4553-BDB1-DFBADA4FD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D2B60E42-0561-4097-A87E-E9DF45D94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104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1432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8</cp:revision>
  <cp:lastPrinted>2023-06-28T07:36:00Z</cp:lastPrinted>
  <dcterms:created xsi:type="dcterms:W3CDTF">2023-06-26T16:45:00Z</dcterms:created>
  <dcterms:modified xsi:type="dcterms:W3CDTF">2023-07-07T07:11:00Z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